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404" w:rsidRDefault="00CD5404" w:rsidP="00F66E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ХАМИДУЛЛИН МАНСУР ВИЛЬДАНОВИЧ </w:t>
      </w:r>
    </w:p>
    <w:p w:rsidR="00CD5404" w:rsidRDefault="00CD5404" w:rsidP="00F66E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5404" w:rsidRDefault="00CD5404" w:rsidP="00F66E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5404" w:rsidRDefault="00CD5404" w:rsidP="00F66E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3399">
        <w:rPr>
          <w:rFonts w:ascii="Times New Roman" w:hAnsi="Times New Roman"/>
          <w:b/>
          <w:sz w:val="28"/>
          <w:szCs w:val="28"/>
        </w:rPr>
        <w:t>«Никогда не унывать и радоваться жизни!»</w:t>
      </w:r>
    </w:p>
    <w:p w:rsidR="00CD5404" w:rsidRDefault="00CD5404" w:rsidP="00F66E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5404" w:rsidRPr="00B23399" w:rsidRDefault="00CD5404" w:rsidP="00F66E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5404" w:rsidRPr="00B23399" w:rsidRDefault="00CD5404" w:rsidP="00EF4E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3399">
        <w:rPr>
          <w:rFonts w:ascii="Times New Roman" w:hAnsi="Times New Roman"/>
          <w:sz w:val="28"/>
          <w:szCs w:val="28"/>
        </w:rPr>
        <w:t>Всю войну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3399">
        <w:rPr>
          <w:rFonts w:ascii="Times New Roman" w:hAnsi="Times New Roman"/>
          <w:sz w:val="28"/>
          <w:szCs w:val="28"/>
        </w:rPr>
        <w:t>Мансур Вильданович</w:t>
      </w:r>
      <w:r>
        <w:rPr>
          <w:rFonts w:ascii="Times New Roman" w:hAnsi="Times New Roman"/>
          <w:sz w:val="28"/>
          <w:szCs w:val="28"/>
        </w:rPr>
        <w:t xml:space="preserve"> работал в колхозе</w:t>
      </w:r>
      <w:r w:rsidRPr="00B23399">
        <w:rPr>
          <w:rFonts w:ascii="Times New Roman" w:hAnsi="Times New Roman"/>
          <w:sz w:val="28"/>
          <w:szCs w:val="28"/>
        </w:rPr>
        <w:t>: запряга</w:t>
      </w:r>
      <w:r>
        <w:rPr>
          <w:rFonts w:ascii="Times New Roman" w:hAnsi="Times New Roman"/>
          <w:sz w:val="28"/>
          <w:szCs w:val="28"/>
        </w:rPr>
        <w:t>Л</w:t>
      </w:r>
      <w:r w:rsidRPr="00B23399">
        <w:rPr>
          <w:rFonts w:ascii="Times New Roman" w:hAnsi="Times New Roman"/>
          <w:sz w:val="28"/>
          <w:szCs w:val="28"/>
        </w:rPr>
        <w:t xml:space="preserve"> лошадей, помога</w:t>
      </w:r>
      <w:r>
        <w:rPr>
          <w:rFonts w:ascii="Times New Roman" w:hAnsi="Times New Roman"/>
          <w:sz w:val="28"/>
          <w:szCs w:val="28"/>
        </w:rPr>
        <w:t>Л</w:t>
      </w:r>
      <w:r w:rsidRPr="00B23399">
        <w:rPr>
          <w:rFonts w:ascii="Times New Roman" w:hAnsi="Times New Roman"/>
          <w:sz w:val="28"/>
          <w:szCs w:val="28"/>
        </w:rPr>
        <w:t xml:space="preserve"> в поле. Работа была очень тяжелая. Комбайнов в колхозе не было, женщины вязали снопы, а дети и подростки грузили, затем скирдовали.</w:t>
      </w:r>
      <w:r>
        <w:rPr>
          <w:rFonts w:ascii="Times New Roman" w:hAnsi="Times New Roman"/>
          <w:sz w:val="28"/>
          <w:szCs w:val="28"/>
        </w:rPr>
        <w:t xml:space="preserve"> Мансур Вильданович – не</w:t>
      </w:r>
      <w:r w:rsidRPr="00B23399">
        <w:rPr>
          <w:rFonts w:ascii="Times New Roman" w:hAnsi="Times New Roman"/>
          <w:sz w:val="28"/>
          <w:szCs w:val="28"/>
        </w:rPr>
        <w:t>унывающий человек, идет по жизни с оптимизмом и радостью.</w:t>
      </w:r>
    </w:p>
    <w:p w:rsidR="00CD5404" w:rsidRDefault="00CD5404" w:rsidP="00F66E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5404" w:rsidRPr="00B23399" w:rsidRDefault="00CD5404" w:rsidP="00F66E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5404" w:rsidRPr="00B23399" w:rsidRDefault="00CD5404" w:rsidP="00B23399">
      <w:pPr>
        <w:jc w:val="center"/>
        <w:rPr>
          <w:rFonts w:ascii="Times New Roman" w:hAnsi="Times New Roman"/>
          <w:b/>
          <w:sz w:val="28"/>
          <w:szCs w:val="28"/>
        </w:rPr>
      </w:pPr>
      <w:r w:rsidRPr="007500ED"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51pt;height:456.75pt;visibility:visible">
            <v:imagedata r:id="rId4" o:title=""/>
          </v:shape>
        </w:pict>
      </w:r>
      <w:bookmarkStart w:id="0" w:name="_GoBack"/>
      <w:bookmarkEnd w:id="0"/>
    </w:p>
    <w:p w:rsidR="00CD5404" w:rsidRPr="00B23399" w:rsidRDefault="00CD5404" w:rsidP="00B23399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CD5404" w:rsidRPr="00B23399" w:rsidSect="00387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3BF8"/>
    <w:rsid w:val="003746EF"/>
    <w:rsid w:val="0038792C"/>
    <w:rsid w:val="003C240E"/>
    <w:rsid w:val="004227A6"/>
    <w:rsid w:val="00483BF8"/>
    <w:rsid w:val="00657945"/>
    <w:rsid w:val="006D0BCB"/>
    <w:rsid w:val="007500ED"/>
    <w:rsid w:val="008260FA"/>
    <w:rsid w:val="00B23399"/>
    <w:rsid w:val="00C055E5"/>
    <w:rsid w:val="00CD5404"/>
    <w:rsid w:val="00EF4EA2"/>
    <w:rsid w:val="00F66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39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23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233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</Pages>
  <Words>54</Words>
  <Characters>314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Admin</cp:lastModifiedBy>
  <cp:revision>10</cp:revision>
  <dcterms:created xsi:type="dcterms:W3CDTF">2015-02-17T10:05:00Z</dcterms:created>
  <dcterms:modified xsi:type="dcterms:W3CDTF">2015-04-10T15:13:00Z</dcterms:modified>
</cp:coreProperties>
</file>